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3BD338" w14:textId="26D3C715" w:rsidR="00BA00AB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PYLETON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25893F9B" w14:textId="31CDC32A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3DC4E758" w14:textId="45EBE094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35DCB" w14:textId="5301E7EC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B24E6" w14:textId="05265CEA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Sep.1414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2BC72CF7" w14:textId="562F686E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427)</w:t>
      </w:r>
    </w:p>
    <w:p w14:paraId="73C62BBC" w14:textId="1488BB18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7E3B7E" w14:textId="71BD3E51" w:rsid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0C98B3" w14:textId="243BCE7C" w:rsidR="007B4693" w:rsidRPr="007B4693" w:rsidRDefault="007B469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sectPr w:rsidR="007B4693" w:rsidRPr="007B46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AE069" w14:textId="77777777" w:rsidR="007B4693" w:rsidRDefault="007B4693" w:rsidP="009139A6">
      <w:r>
        <w:separator/>
      </w:r>
    </w:p>
  </w:endnote>
  <w:endnote w:type="continuationSeparator" w:id="0">
    <w:p w14:paraId="1BB4773D" w14:textId="77777777" w:rsidR="007B4693" w:rsidRDefault="007B4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CCE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432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F41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2D467" w14:textId="77777777" w:rsidR="007B4693" w:rsidRDefault="007B4693" w:rsidP="009139A6">
      <w:r>
        <w:separator/>
      </w:r>
    </w:p>
  </w:footnote>
  <w:footnote w:type="continuationSeparator" w:id="0">
    <w:p w14:paraId="2EE28A45" w14:textId="77777777" w:rsidR="007B4693" w:rsidRDefault="007B4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A7C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7BE6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121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693"/>
    <w:rsid w:val="000666E0"/>
    <w:rsid w:val="002510B7"/>
    <w:rsid w:val="005C130B"/>
    <w:rsid w:val="007B4693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BAEFF"/>
  <w15:chartTrackingRefBased/>
  <w15:docId w15:val="{2A135774-44A7-4D4E-8B10-49726727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2021-04-02T19:59:00Z</dcterms:created>
  <dcterms:modified xsi:type="dcterms:W3CDTF">2021-04-02T20:01:00Z</dcterms:modified>
</cp:coreProperties>
</file>